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北京市大兴区黄村镇纪委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——订阅纪检监察杂志、报刊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项目申报单位（科室）：纪委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项目申报时间：2024年9月2日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项目申报单位盖章（科室）：纪委 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订阅纪检监察杂志、报刊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纪委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李峥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010-69252158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商品采购类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wordWrap/>
              <w:adjustRightInd/>
              <w:snapToGrid w:val="0"/>
              <w:spacing w:line="600" w:lineRule="exact"/>
              <w:ind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aps w:val="0"/>
                <w:color w:val="47484C"/>
                <w:spacing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在全镇村社订阅《中国纪检监察报》《中国纪检监察》杂志和《党风廉政建设》等报刊杂志，为党员干部在深入学习贯彻党的二十大精神，推进全面从严治党工作提供指导。同时，利用杂志的宣传辐射作用，加强对党员干部的教育、管理和监督。</w:t>
            </w:r>
          </w:p>
          <w:p>
            <w:pPr>
              <w:numPr>
                <w:ilvl w:val="0"/>
                <w:numId w:val="0"/>
              </w:numPr>
              <w:wordWrap/>
              <w:adjustRightInd/>
              <w:snapToGrid w:val="0"/>
              <w:spacing w:line="600" w:lineRule="exact"/>
              <w:ind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单位：监察办公室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订阅纪检监察杂志、报刊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5.9514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5.9514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5.9514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938"/>
        <w:gridCol w:w="2220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93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纪委</w:t>
            </w:r>
          </w:p>
        </w:tc>
        <w:tc>
          <w:tcPr>
            <w:tcW w:w="222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1814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93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010-69252158</w:t>
            </w:r>
          </w:p>
        </w:tc>
        <w:tc>
          <w:tcPr>
            <w:tcW w:w="222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1814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93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大兴区纪委、区监委</w:t>
            </w:r>
          </w:p>
        </w:tc>
        <w:tc>
          <w:tcPr>
            <w:tcW w:w="222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1814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李京涛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1.行政事业类□       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2.专项资金类□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1.延续项目□√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主要工作内容：在全镇村社订阅《中国纪检监察报》《中国纪检监察》杂志和《党风廉政建设》等报刊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杂志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，为党员干部在深入学习贯彻党的二十大精神，推进全面从严治党工作提供指导，同时，利用杂志的宣传辐射作用，加强对党员干部的教育、管理和监督。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主要购买杂志、报纸，由邮政下发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项目实施的必要性：在全镇村社订阅《中国纪检监察报》《中国纪检监察》杂志和《党风廉政建设》等报刊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杂志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，为党员干部在深入学习贯彻党的二十大精神，推进全面从严治党工作提供指导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同时，利用杂志的宣传辐射作用，加强对党员干部的教育、管理和监督。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订阅纪检监察杂志、报刊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2025年11月份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A5D4D63"/>
    <w:rsid w:val="0E94387A"/>
    <w:rsid w:val="13F73D10"/>
    <w:rsid w:val="153B4F62"/>
    <w:rsid w:val="166812A3"/>
    <w:rsid w:val="1B217891"/>
    <w:rsid w:val="207451CF"/>
    <w:rsid w:val="21886CCC"/>
    <w:rsid w:val="2B143BB9"/>
    <w:rsid w:val="2B2E2565"/>
    <w:rsid w:val="2D9501A5"/>
    <w:rsid w:val="2F1E2A20"/>
    <w:rsid w:val="2F471EE1"/>
    <w:rsid w:val="308113CB"/>
    <w:rsid w:val="30D72E30"/>
    <w:rsid w:val="32A61DA7"/>
    <w:rsid w:val="34B53ED7"/>
    <w:rsid w:val="363331BE"/>
    <w:rsid w:val="37020879"/>
    <w:rsid w:val="37A07F50"/>
    <w:rsid w:val="3E5A0659"/>
    <w:rsid w:val="40C55294"/>
    <w:rsid w:val="414B6FFD"/>
    <w:rsid w:val="43202EB0"/>
    <w:rsid w:val="468570B0"/>
    <w:rsid w:val="49693C23"/>
    <w:rsid w:val="4DD618D1"/>
    <w:rsid w:val="4F815F87"/>
    <w:rsid w:val="53D623E7"/>
    <w:rsid w:val="54113878"/>
    <w:rsid w:val="54F9326F"/>
    <w:rsid w:val="58587D80"/>
    <w:rsid w:val="588864FF"/>
    <w:rsid w:val="59467262"/>
    <w:rsid w:val="5BA021FB"/>
    <w:rsid w:val="61083A9C"/>
    <w:rsid w:val="62DB235A"/>
    <w:rsid w:val="63DA0070"/>
    <w:rsid w:val="651C2939"/>
    <w:rsid w:val="668734C3"/>
    <w:rsid w:val="66A84CFD"/>
    <w:rsid w:val="69A628A7"/>
    <w:rsid w:val="6C386AF0"/>
    <w:rsid w:val="6C501556"/>
    <w:rsid w:val="6D535020"/>
    <w:rsid w:val="743A72BC"/>
    <w:rsid w:val="78AD0254"/>
    <w:rsid w:val="7BBB198C"/>
    <w:rsid w:val="7C815ED2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2024-09-18T07:17:59Z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